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6078E" w14:textId="77777777" w:rsidR="00072A67" w:rsidRDefault="00072A67" w:rsidP="00072A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MARCHFELD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fl.1384-1404)</w:t>
      </w:r>
    </w:p>
    <w:p w14:paraId="107C8FE1" w14:textId="77777777" w:rsidR="00072A67" w:rsidRDefault="00072A67" w:rsidP="00072A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St.Edmund’s</w:t>
      </w:r>
      <w:proofErr w:type="spellEnd"/>
      <w:proofErr w:type="gramEnd"/>
      <w:r>
        <w:rPr>
          <w:rFonts w:cs="Times New Roman"/>
          <w:szCs w:val="24"/>
        </w:rPr>
        <w:t xml:space="preserve"> Church, Thurn, Norfolk.</w:t>
      </w:r>
    </w:p>
    <w:p w14:paraId="15A8748C" w14:textId="77777777" w:rsidR="00072A67" w:rsidRDefault="00072A67" w:rsidP="00072A67">
      <w:pPr>
        <w:pStyle w:val="NoSpacing"/>
        <w:rPr>
          <w:rFonts w:cs="Times New Roman"/>
          <w:szCs w:val="24"/>
        </w:rPr>
      </w:pPr>
    </w:p>
    <w:p w14:paraId="7A8BCF1C" w14:textId="77777777" w:rsidR="00072A67" w:rsidRDefault="00072A67" w:rsidP="00072A67">
      <w:pPr>
        <w:pStyle w:val="NoSpacing"/>
        <w:rPr>
          <w:rFonts w:cs="Times New Roman"/>
          <w:szCs w:val="24"/>
        </w:rPr>
      </w:pPr>
    </w:p>
    <w:p w14:paraId="60956479" w14:textId="77777777" w:rsidR="00072A67" w:rsidRDefault="00072A67" w:rsidP="00072A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1384</w:t>
      </w:r>
      <w:r>
        <w:rPr>
          <w:rFonts w:cs="Times New Roman"/>
          <w:szCs w:val="24"/>
        </w:rPr>
        <w:tab/>
        <w:t>He became Rector.</w:t>
      </w:r>
    </w:p>
    <w:p w14:paraId="5E3C672C" w14:textId="77777777" w:rsidR="00072A67" w:rsidRDefault="00072A67" w:rsidP="00072A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4E4EEE6E" w14:textId="77777777" w:rsidR="00072A67" w:rsidRDefault="00072A67" w:rsidP="00072A67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179-180)</w:t>
      </w:r>
    </w:p>
    <w:p w14:paraId="451DDDEF" w14:textId="77777777" w:rsidR="00072A67" w:rsidRDefault="00072A67" w:rsidP="00072A67">
      <w:pPr>
        <w:pStyle w:val="NoSpacing"/>
        <w:rPr>
          <w:rFonts w:cs="Times New Roman"/>
          <w:szCs w:val="24"/>
        </w:rPr>
      </w:pPr>
    </w:p>
    <w:p w14:paraId="25D7E9D9" w14:textId="77777777" w:rsidR="00072A67" w:rsidRDefault="00072A67" w:rsidP="00072A67">
      <w:pPr>
        <w:pStyle w:val="NoSpacing"/>
        <w:rPr>
          <w:rFonts w:cs="Times New Roman"/>
          <w:szCs w:val="24"/>
        </w:rPr>
      </w:pPr>
    </w:p>
    <w:p w14:paraId="6733035F" w14:textId="77777777" w:rsidR="00072A67" w:rsidRDefault="00072A67" w:rsidP="00072A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February 2024</w:t>
      </w:r>
    </w:p>
    <w:p w14:paraId="1A387E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7A2F4" w14:textId="77777777" w:rsidR="00072A67" w:rsidRDefault="00072A67" w:rsidP="009139A6">
      <w:r>
        <w:separator/>
      </w:r>
    </w:p>
  </w:endnote>
  <w:endnote w:type="continuationSeparator" w:id="0">
    <w:p w14:paraId="426E90CF" w14:textId="77777777" w:rsidR="00072A67" w:rsidRDefault="00072A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E5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DB4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A70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969EE" w14:textId="77777777" w:rsidR="00072A67" w:rsidRDefault="00072A67" w:rsidP="009139A6">
      <w:r>
        <w:separator/>
      </w:r>
    </w:p>
  </w:footnote>
  <w:footnote w:type="continuationSeparator" w:id="0">
    <w:p w14:paraId="67C0F46E" w14:textId="77777777" w:rsidR="00072A67" w:rsidRDefault="00072A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9BD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2F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CE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67"/>
    <w:rsid w:val="000666E0"/>
    <w:rsid w:val="00072A6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F67D7"/>
  <w15:chartTrackingRefBased/>
  <w15:docId w15:val="{C04E3E43-77C1-4D51-874C-D937B35C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2024-02-25T21:06:00Z</dcterms:created>
  <dcterms:modified xsi:type="dcterms:W3CDTF">2024-02-25T21:07:00Z</dcterms:modified>
</cp:coreProperties>
</file>